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8D3800" w14:textId="351A2130" w:rsidR="009D37A7" w:rsidRDefault="001129E7">
      <w:r>
        <w:t>Schneeschild, Streuer und Abrollcontainer</w:t>
      </w:r>
    </w:p>
    <w:p w14:paraId="01B22DB5" w14:textId="77777777" w:rsidR="001129E7" w:rsidRDefault="001129E7"/>
    <w:p w14:paraId="5551015B" w14:textId="06234407" w:rsidR="001129E7" w:rsidRDefault="001129E7">
      <w:r>
        <w:t>Schneeschild:</w:t>
      </w:r>
    </w:p>
    <w:p w14:paraId="1111AE40" w14:textId="77777777" w:rsidR="001129E7" w:rsidRDefault="001129E7"/>
    <w:p w14:paraId="076CF30E" w14:textId="70194759" w:rsidR="001129E7" w:rsidRDefault="001129E7">
      <w:r w:rsidRPr="001129E7">
        <w:rPr>
          <w:noProof/>
        </w:rPr>
        <w:drawing>
          <wp:inline distT="0" distB="0" distL="0" distR="0" wp14:anchorId="0A327589" wp14:editId="0887CA97">
            <wp:extent cx="1941615" cy="1455782"/>
            <wp:effectExtent l="0" t="0" r="1905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9828" cy="1484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7B10EA" w14:textId="77777777" w:rsidR="001129E7" w:rsidRDefault="001129E7"/>
    <w:p w14:paraId="13504B05" w14:textId="3ED1CC0D" w:rsidR="001129E7" w:rsidRDefault="001129E7">
      <w:r w:rsidRPr="001129E7">
        <w:rPr>
          <w:noProof/>
        </w:rPr>
        <w:drawing>
          <wp:inline distT="0" distB="0" distL="0" distR="0" wp14:anchorId="22C5E292" wp14:editId="1B7592A7">
            <wp:extent cx="1923802" cy="2565870"/>
            <wp:effectExtent l="0" t="0" r="635" b="635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4400" cy="2580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0418FF" w14:textId="77777777" w:rsidR="001129E7" w:rsidRDefault="001129E7"/>
    <w:p w14:paraId="6A229886" w14:textId="5A5AB00D" w:rsidR="003E7F97" w:rsidRDefault="003E7F97">
      <w:r w:rsidRPr="003E7F97">
        <w:rPr>
          <w:noProof/>
        </w:rPr>
        <w:drawing>
          <wp:inline distT="0" distB="0" distL="0" distR="0" wp14:anchorId="07F25618" wp14:editId="50C8C591">
            <wp:extent cx="2476005" cy="1857277"/>
            <wp:effectExtent l="0" t="0" r="635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881" cy="1863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D1CB34" w14:textId="77777777" w:rsidR="003E7F97" w:rsidRDefault="003E7F97"/>
    <w:p w14:paraId="745F2ABD" w14:textId="77777777" w:rsidR="003E7F97" w:rsidRDefault="003E7F97"/>
    <w:p w14:paraId="11BD97F8" w14:textId="77777777" w:rsidR="003E7F97" w:rsidRDefault="003E7F97"/>
    <w:p w14:paraId="74392CA2" w14:textId="77777777" w:rsidR="003E7F97" w:rsidRDefault="003E7F97"/>
    <w:p w14:paraId="3342CA45" w14:textId="221689D2" w:rsidR="001129E7" w:rsidRDefault="001129E7">
      <w:r>
        <w:lastRenderedPageBreak/>
        <w:t>Streuer:</w:t>
      </w:r>
    </w:p>
    <w:p w14:paraId="74710AAC" w14:textId="1F1CFA92" w:rsidR="001129E7" w:rsidRDefault="001129E7">
      <w:r>
        <w:t>Typenschild:</w:t>
      </w:r>
    </w:p>
    <w:p w14:paraId="2F3C2AE2" w14:textId="2C0A178A" w:rsidR="001129E7" w:rsidRDefault="001129E7">
      <w:r w:rsidRPr="001129E7">
        <w:rPr>
          <w:noProof/>
        </w:rPr>
        <w:drawing>
          <wp:inline distT="0" distB="0" distL="0" distR="0" wp14:anchorId="540D8F55" wp14:editId="1FA51724">
            <wp:extent cx="3271652" cy="2454100"/>
            <wp:effectExtent l="0" t="0" r="5080" b="381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0354" cy="2460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0B6451" w14:textId="1D7A05A4" w:rsidR="001129E7" w:rsidRDefault="001129E7">
      <w:r w:rsidRPr="001129E7">
        <w:rPr>
          <w:noProof/>
        </w:rPr>
        <w:drawing>
          <wp:inline distT="0" distB="0" distL="0" distR="0" wp14:anchorId="0C318C10" wp14:editId="453F0B61">
            <wp:extent cx="2956956" cy="2217065"/>
            <wp:effectExtent l="0" t="0" r="0" b="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489" cy="2227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062574" w14:textId="77777777" w:rsidR="001129E7" w:rsidRDefault="001129E7"/>
    <w:p w14:paraId="7E628C6C" w14:textId="266B1493" w:rsidR="001129E7" w:rsidRDefault="001129E7">
      <w:r w:rsidRPr="001129E7">
        <w:rPr>
          <w:noProof/>
        </w:rPr>
        <w:drawing>
          <wp:inline distT="0" distB="0" distL="0" distR="0" wp14:anchorId="16AFBF98" wp14:editId="208738A7">
            <wp:extent cx="2914270" cy="2185060"/>
            <wp:effectExtent l="0" t="0" r="635" b="5715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2511" cy="2198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5ED54A" w14:textId="7E73B503" w:rsidR="003E7F97" w:rsidRDefault="003E7F97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756D2B7A" wp14:editId="5202CEEA">
            <wp:extent cx="2280062" cy="3040837"/>
            <wp:effectExtent l="0" t="0" r="6350" b="762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308" cy="3061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4356C2" w14:textId="77777777" w:rsidR="003E7F97" w:rsidRDefault="003E7F97">
      <w:pPr>
        <w:rPr>
          <w:noProof/>
        </w:rPr>
      </w:pPr>
    </w:p>
    <w:p w14:paraId="646B7423" w14:textId="77777777" w:rsidR="003E7F97" w:rsidRDefault="003E7F97">
      <w:pPr>
        <w:rPr>
          <w:noProof/>
        </w:rPr>
      </w:pPr>
    </w:p>
    <w:p w14:paraId="4E4CE3AF" w14:textId="0CA4CD26" w:rsidR="001129E7" w:rsidRDefault="001129E7">
      <w:r w:rsidRPr="001129E7">
        <w:rPr>
          <w:noProof/>
        </w:rPr>
        <w:drawing>
          <wp:inline distT="0" distB="0" distL="0" distR="0" wp14:anchorId="69AC3467" wp14:editId="50426EE5">
            <wp:extent cx="2921330" cy="2190354"/>
            <wp:effectExtent l="0" t="0" r="0" b="635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7143" cy="2202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E5FF45" w14:textId="77777777" w:rsidR="003E7F97" w:rsidRDefault="003E7F97"/>
    <w:p w14:paraId="5D40777A" w14:textId="77777777" w:rsidR="003E7F97" w:rsidRDefault="003E7F97"/>
    <w:p w14:paraId="2CAD4228" w14:textId="77777777" w:rsidR="003E7F97" w:rsidRDefault="003E7F97"/>
    <w:p w14:paraId="73CFD158" w14:textId="77777777" w:rsidR="003E7F97" w:rsidRDefault="003E7F97"/>
    <w:p w14:paraId="1E2115E9" w14:textId="77777777" w:rsidR="003E7F97" w:rsidRDefault="003E7F97"/>
    <w:p w14:paraId="4E886032" w14:textId="77777777" w:rsidR="003E7F97" w:rsidRDefault="003E7F97"/>
    <w:p w14:paraId="71FAE76D" w14:textId="77777777" w:rsidR="003E7F97" w:rsidRDefault="003E7F97"/>
    <w:p w14:paraId="5EB77B5D" w14:textId="77777777" w:rsidR="003E7F97" w:rsidRDefault="003E7F97"/>
    <w:p w14:paraId="06860473" w14:textId="77777777" w:rsidR="003E7F97" w:rsidRDefault="003E7F97"/>
    <w:p w14:paraId="6FE305B5" w14:textId="77777777" w:rsidR="003E7F97" w:rsidRDefault="003E7F97"/>
    <w:p w14:paraId="1CD5D2C0" w14:textId="77777777" w:rsidR="003E7F97" w:rsidRDefault="003E7F97"/>
    <w:p w14:paraId="33CDE5E1" w14:textId="735EF47A" w:rsidR="003E7F97" w:rsidRDefault="003E7F97">
      <w:r>
        <w:lastRenderedPageBreak/>
        <w:t>Ladekran/Container</w:t>
      </w:r>
    </w:p>
    <w:p w14:paraId="5FB9DA51" w14:textId="77777777" w:rsidR="001129E7" w:rsidRDefault="001129E7"/>
    <w:p w14:paraId="300F78ED" w14:textId="7050EDBB" w:rsidR="001129E7" w:rsidRDefault="003E7F97">
      <w:r>
        <w:rPr>
          <w:noProof/>
        </w:rPr>
        <w:drawing>
          <wp:inline distT="0" distB="0" distL="0" distR="0" wp14:anchorId="016D7B64" wp14:editId="7167B374">
            <wp:extent cx="2977623" cy="2232561"/>
            <wp:effectExtent l="0" t="0" r="0" b="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724" cy="2240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DDE102" w14:textId="77777777" w:rsidR="003E7F97" w:rsidRDefault="003E7F97"/>
    <w:p w14:paraId="7DD0CA84" w14:textId="07E1D2D2" w:rsidR="003E7F97" w:rsidRDefault="003E7F97">
      <w:r w:rsidRPr="003E7F97">
        <w:rPr>
          <w:noProof/>
        </w:rPr>
        <w:drawing>
          <wp:inline distT="0" distB="0" distL="0" distR="0" wp14:anchorId="06D4C861" wp14:editId="1E8C0CCA">
            <wp:extent cx="3004457" cy="2252681"/>
            <wp:effectExtent l="0" t="0" r="5715" b="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312" cy="226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F653FD" w14:textId="77777777" w:rsidR="003E7F97" w:rsidRDefault="003E7F97"/>
    <w:p w14:paraId="736BA2BB" w14:textId="77777777" w:rsidR="003E7F97" w:rsidRDefault="003E7F97"/>
    <w:p w14:paraId="026142D4" w14:textId="77777777" w:rsidR="003E7F97" w:rsidRDefault="003E7F97"/>
    <w:p w14:paraId="009DF862" w14:textId="6035B1A0" w:rsidR="003E7F97" w:rsidRDefault="003E7F97">
      <w:r>
        <w:rPr>
          <w:noProof/>
        </w:rPr>
        <w:drawing>
          <wp:inline distT="0" distB="0" distL="0" distR="0" wp14:anchorId="0707E85A" wp14:editId="24B97D7C">
            <wp:extent cx="3354779" cy="2515345"/>
            <wp:effectExtent l="0" t="0" r="0" b="0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0405" cy="2519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9EF447" w14:textId="77777777" w:rsidR="001129E7" w:rsidRDefault="001129E7"/>
    <w:p w14:paraId="1074C6C9" w14:textId="56C00F5B" w:rsidR="001129E7" w:rsidRDefault="003E7F97">
      <w:r>
        <w:rPr>
          <w:noProof/>
        </w:rPr>
        <w:drawing>
          <wp:inline distT="0" distB="0" distL="0" distR="0" wp14:anchorId="13F5810C" wp14:editId="1ABA5DE3">
            <wp:extent cx="3336966" cy="2501989"/>
            <wp:effectExtent l="0" t="0" r="0" b="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0321" cy="2512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129E7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proofState w:spelling="clean" w:grammar="clean"/>
  <w:attachedTemplate r:id="rId1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129E7"/>
    <w:rsid w:val="001129E7"/>
    <w:rsid w:val="003E7F97"/>
    <w:rsid w:val="006C4752"/>
    <w:rsid w:val="008C6341"/>
    <w:rsid w:val="009D37A7"/>
    <w:rsid w:val="00A308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A83B2D"/>
  <w15:chartTrackingRefBased/>
  <w15:docId w15:val="{F06B09A3-8FF9-4423-80FE-9889A07A21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NotRelyOnCSS/>
  <w:doNotOrganizeInFolder/>
  <w:doNotUseLongFileNames/>
  <w:pixelsPerInch w:val="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Normal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20</Words>
  <Characters>129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Stadt Soest</Company>
  <LinksUpToDate>false</LinksUpToDate>
  <CharactersWithSpaces>148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Ruster, Axel</dc:creator>
  <cp:keywords/>
  <dc:description/>
  <cp:lastModifiedBy>Ruster, Axel</cp:lastModifiedBy>
  <cp:revision>1</cp:revision>
  <dcterms:created xsi:type="dcterms:W3CDTF">2026-09-09T13:07:00Z</dcterms:created>
  <dcterms:modified xsi:type="dcterms:W3CDTF">2026-09-09T13:27:00Z</dcterms:modified>
</cp:coreProperties>
</file>